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rFonts w:ascii="Times New Roman" w:hAnsi="Times New Roman" w:cs="Times New Roman"/>
          <w:b/>
          <w:bCs/>
          <w:sz w:val="48"/>
          <w:szCs w:val="48"/>
        </w:rPr>
        <w:t>Маршрут  № 2</w:t>
      </w:r>
    </w:p>
    <w:p w:rsidR="00445264" w:rsidRDefault="00445264">
      <w:pPr>
        <w:widowControl w:val="0"/>
        <w:ind w:firstLine="567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rFonts w:ascii="Times New Roman" w:hAnsi="Times New Roman" w:cs="Times New Roman"/>
          <w:b/>
          <w:bCs/>
          <w:sz w:val="48"/>
          <w:szCs w:val="48"/>
        </w:rPr>
        <w:t>"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58"/>
          <w:szCs w:val="58"/>
        </w:rPr>
        <w:t>Садовые секреты</w:t>
      </w:r>
      <w:r>
        <w:rPr>
          <w:rFonts w:ascii="Times New Roman" w:hAnsi="Times New Roman" w:cs="Times New Roman"/>
          <w:sz w:val="58"/>
          <w:szCs w:val="58"/>
        </w:rPr>
        <w:t xml:space="preserve"> </w:t>
      </w:r>
      <w:r>
        <w:rPr>
          <w:rFonts w:ascii="Times New Roman" w:hAnsi="Times New Roman" w:cs="Times New Roman"/>
          <w:b/>
          <w:bCs/>
          <w:sz w:val="48"/>
          <w:szCs w:val="48"/>
        </w:rPr>
        <w:t>"</w:t>
      </w:r>
    </w:p>
    <w:p w:rsidR="00445264" w:rsidRDefault="00445264">
      <w:pPr>
        <w:widowControl w:val="0"/>
        <w:ind w:firstLine="567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rFonts w:ascii="Times New Roman" w:hAnsi="Times New Roman" w:cs="Times New Roman"/>
          <w:b/>
          <w:bCs/>
          <w:sz w:val="48"/>
          <w:szCs w:val="48"/>
        </w:rPr>
        <w:t>Тестирование по профессии - садовод</w:t>
      </w:r>
    </w:p>
    <w:p w:rsidR="00445264" w:rsidRDefault="00445264">
      <w:pPr>
        <w:widowControl w:val="0"/>
        <w:ind w:firstLine="567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rFonts w:ascii="Times New Roman" w:hAnsi="Times New Roman" w:cs="Times New Roman"/>
          <w:b/>
          <w:bCs/>
          <w:sz w:val="48"/>
          <w:szCs w:val="48"/>
        </w:rPr>
        <w:t>(7 - 9 класс)</w:t>
      </w:r>
    </w:p>
    <w:p w:rsidR="00445264" w:rsidRDefault="00445264">
      <w:pPr>
        <w:widowControl w:val="0"/>
        <w:ind w:firstLine="567"/>
        <w:jc w:val="right"/>
        <w:rPr>
          <w:rFonts w:ascii="Times New Roman" w:hAnsi="Times New Roman" w:cs="Times New Roman"/>
          <w:b/>
          <w:bCs/>
          <w:sz w:val="48"/>
          <w:szCs w:val="4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i/>
          <w:iCs/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Составила:</w:t>
      </w: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педагог-психолог</w:t>
      </w: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Зайцева Е.В.</w:t>
      </w: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</w:p>
    <w:p w:rsidR="00445264" w:rsidRDefault="00445264">
      <w:pPr>
        <w:widowControl w:val="0"/>
        <w:ind w:firstLine="567"/>
        <w:jc w:val="right"/>
        <w:rPr>
          <w:sz w:val="28"/>
          <w:szCs w:val="28"/>
        </w:rPr>
      </w:pPr>
    </w:p>
    <w:p w:rsidR="00445264" w:rsidRDefault="00445264">
      <w:pPr>
        <w:widowControl w:val="0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ГКОУ"Среднеахтубинская школа-интернат"</w:t>
      </w:r>
    </w:p>
    <w:p w:rsidR="00445264" w:rsidRDefault="00445264">
      <w:pPr>
        <w:widowControl w:val="0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Октябрь 2020г.</w:t>
      </w: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Тема:  Тестирование по профессии - садовод.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- определить уровень знаний и подготовки в рамках профессии -  садовод.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ЧЕЛОВЕК - ПРИРОДА</w:t>
      </w:r>
    </w:p>
    <w:p w:rsidR="00445264" w:rsidRDefault="0044526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"Эти удивительные цветы"            "Садовые секреты"            "Красота спасет мир"</w:t>
      </w:r>
    </w:p>
    <w:p w:rsidR="00445264" w:rsidRDefault="0044526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(профессия - цветовод) (профессия - садовод) (профессия - помощник ландшафтного дизайнера)</w:t>
      </w:r>
    </w:p>
    <w:p w:rsidR="00445264" w:rsidRDefault="00445264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Садовод это:</w:t>
      </w:r>
    </w:p>
    <w:p w:rsidR="00445264" w:rsidRDefault="00445264">
      <w:pPr>
        <w:numPr>
          <w:ilvl w:val="0"/>
          <w:numId w:val="2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специалист, ухаживающий за садовыми растениями.</w:t>
      </w:r>
    </w:p>
    <w:p w:rsidR="00445264" w:rsidRDefault="00445264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специалист, занимающийся разведением сельскохозяйственных и прочих животных.</w:t>
      </w:r>
    </w:p>
    <w:p w:rsidR="00445264" w:rsidRDefault="00445264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человек, ухаживающий за больными людьми.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2. Садовод должен знать:</w:t>
      </w:r>
    </w:p>
    <w:p w:rsidR="00445264" w:rsidRDefault="00445264">
      <w:pPr>
        <w:numPr>
          <w:ilvl w:val="0"/>
          <w:numId w:val="3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приемы обрезки плодовых деревьев;</w:t>
      </w:r>
    </w:p>
    <w:p w:rsidR="00445264" w:rsidRDefault="00445264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 покраски стен;</w:t>
      </w:r>
    </w:p>
    <w:p w:rsidR="00445264" w:rsidRDefault="00445264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 доения коров.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3. Садовод должен уметь:</w:t>
      </w:r>
    </w:p>
    <w:p w:rsidR="00445264" w:rsidRDefault="00445264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делать влажную грамоту помещения;</w:t>
      </w:r>
    </w:p>
    <w:p w:rsidR="00445264" w:rsidRDefault="00445264">
      <w:pPr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бороться с вредителями сада;</w:t>
      </w:r>
    </w:p>
    <w:p w:rsidR="00445264" w:rsidRDefault="00445264">
      <w:pPr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сажать и деревья и кустарники.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4. Садовод должен быть:</w:t>
      </w:r>
    </w:p>
    <w:p w:rsidR="00445264" w:rsidRDefault="00445264">
      <w:pPr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сильным</w:t>
      </w:r>
    </w:p>
    <w:p w:rsidR="00445264" w:rsidRDefault="00445264">
      <w:pPr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терпеливым</w:t>
      </w:r>
    </w:p>
    <w:p w:rsidR="00445264" w:rsidRDefault="00445264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творческим</w:t>
      </w:r>
    </w:p>
    <w:p w:rsidR="00445264" w:rsidRDefault="00445264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добрым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5. Многолетний кустарник:</w:t>
      </w:r>
    </w:p>
    <w:p w:rsidR="00445264" w:rsidRDefault="00445264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клубника</w:t>
      </w:r>
    </w:p>
    <w:p w:rsidR="00445264" w:rsidRDefault="00445264">
      <w:pPr>
        <w:numPr>
          <w:ilvl w:val="0"/>
          <w:numId w:val="6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малина</w:t>
      </w:r>
    </w:p>
    <w:p w:rsidR="00445264" w:rsidRDefault="00445264">
      <w:pPr>
        <w:numPr>
          <w:ilvl w:val="0"/>
          <w:numId w:val="6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смородина</w:t>
      </w:r>
    </w:p>
    <w:p w:rsidR="00445264" w:rsidRDefault="00445264">
      <w:pPr>
        <w:numPr>
          <w:ilvl w:val="0"/>
          <w:numId w:val="6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крыжовник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6. Плодовые деревья:</w:t>
      </w:r>
    </w:p>
    <w:p w:rsidR="00445264" w:rsidRDefault="00445264">
      <w:pPr>
        <w:numPr>
          <w:ilvl w:val="0"/>
          <w:numId w:val="7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персик</w:t>
      </w:r>
    </w:p>
    <w:p w:rsidR="00445264" w:rsidRDefault="00445264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клевер</w:t>
      </w:r>
    </w:p>
    <w:p w:rsidR="00445264" w:rsidRDefault="00445264">
      <w:pPr>
        <w:numPr>
          <w:ilvl w:val="0"/>
          <w:numId w:val="7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абрикос</w:t>
      </w:r>
    </w:p>
    <w:p w:rsidR="00445264" w:rsidRDefault="00445264">
      <w:pPr>
        <w:numPr>
          <w:ilvl w:val="0"/>
          <w:numId w:val="7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груша</w:t>
      </w:r>
    </w:p>
    <w:p w:rsidR="00445264" w:rsidRDefault="00445264">
      <w:pPr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липа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7.  Этапы посадки дерева.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А                                Б                            В                               Г                   </w:t>
      </w:r>
    </w:p>
    <w:p w:rsidR="00445264" w:rsidRDefault="0044526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Pr="00BC543E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" o:spid="_x0000_i1025" type="#_x0000_t75" style="width:106.5pt;height:113.25pt;visibility:visible">
            <v:imagedata r:id="rId5" o:title="" croptop="3386f" cropbottom="32764f" cropleft="30915f" cropright="3206f"/>
          </v:shape>
        </w:pict>
      </w:r>
      <w:r>
        <w:rPr>
          <w:rFonts w:ascii="Times New Roman" w:hAnsi="Times New Roman" w:cs="Times New Roman"/>
        </w:rPr>
        <w:t xml:space="preserve">       </w:t>
      </w:r>
      <w:r w:rsidRPr="00BC543E">
        <w:rPr>
          <w:noProof/>
        </w:rPr>
        <w:pict>
          <v:shape id="_x0000_i1026" type="#_x0000_t75" style="width:83.25pt;height:117.75pt;visibility:visible">
            <v:imagedata r:id="rId5" o:title="" croptop="30927f" cropleft="29087f" cropright="3206f"/>
          </v:shape>
        </w:pict>
      </w:r>
      <w:r>
        <w:rPr>
          <w:rFonts w:ascii="Times New Roman" w:hAnsi="Times New Roman" w:cs="Times New Roman"/>
        </w:rPr>
        <w:t xml:space="preserve">     </w:t>
      </w:r>
      <w:r w:rsidRPr="00BC543E">
        <w:rPr>
          <w:noProof/>
        </w:rPr>
        <w:pict>
          <v:shape id="_x0000_i1027" type="#_x0000_t75" style="width:93.75pt;height:117pt;visibility:visible">
            <v:imagedata r:id="rId5" o:title="" cropbottom="37194f" cropright="34131f"/>
          </v:shape>
        </w:pict>
      </w:r>
      <w:r>
        <w:rPr>
          <w:rFonts w:ascii="Times New Roman" w:hAnsi="Times New Roman" w:cs="Times New Roman"/>
        </w:rPr>
        <w:t xml:space="preserve">       </w:t>
      </w:r>
      <w:r w:rsidRPr="00BC543E">
        <w:rPr>
          <w:noProof/>
        </w:rPr>
        <w:pict>
          <v:shape id="_x0000_i1028" type="#_x0000_t75" style="width:90pt;height:117pt;visibility:visible">
            <v:imagedata r:id="rId5" o:title="" croptop="29891f" cropright="36428f"/>
          </v:shape>
        </w:pict>
      </w:r>
    </w:p>
    <w:p w:rsidR="00445264" w:rsidRDefault="00445264">
      <w:r>
        <w:t xml:space="preserve">1)   </w:t>
      </w:r>
    </w:p>
    <w:p w:rsidR="00445264" w:rsidRDefault="00445264">
      <w:r>
        <w:t xml:space="preserve">2)  </w:t>
      </w:r>
    </w:p>
    <w:p w:rsidR="00445264" w:rsidRDefault="00445264">
      <w:r>
        <w:t xml:space="preserve">3)   </w:t>
      </w:r>
    </w:p>
    <w:p w:rsidR="00445264" w:rsidRDefault="00445264">
      <w:r>
        <w:t xml:space="preserve">4)   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8.  Садовые инструменты:</w:t>
      </w:r>
    </w:p>
    <w:p w:rsidR="00445264" w:rsidRDefault="00445264">
      <w:pPr>
        <w:numPr>
          <w:ilvl w:val="0"/>
          <w:numId w:val="8"/>
        </w:numPr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hAnsi="Times New Roman" w:cs="Times New Roman"/>
          <w:b/>
          <w:bCs/>
          <w:sz w:val="28"/>
          <w:szCs w:val="28"/>
          <w:highlight w:val="white"/>
        </w:rPr>
        <w:t xml:space="preserve">кусторез, пилка </w:t>
      </w:r>
    </w:p>
    <w:p w:rsidR="00445264" w:rsidRDefault="00445264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>молоток, рубанок</w:t>
      </w:r>
    </w:p>
    <w:p w:rsidR="00445264" w:rsidRDefault="00445264">
      <w:pPr>
        <w:numPr>
          <w:ilvl w:val="0"/>
          <w:numId w:val="8"/>
        </w:numPr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мотыга, веерные грабли</w:t>
      </w:r>
    </w:p>
    <w:p w:rsidR="00445264" w:rsidRDefault="00445264">
      <w:pPr>
        <w:numPr>
          <w:ilvl w:val="0"/>
          <w:numId w:val="8"/>
        </w:numPr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секатор, опрыскиватель</w:t>
      </w:r>
    </w:p>
    <w:p w:rsidR="00445264" w:rsidRDefault="00445264">
      <w:pPr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>швабра, веник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Какие виды работ выполняют этими инструментами?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545"/>
        <w:gridCol w:w="4635"/>
      </w:tblGrid>
      <w:tr w:rsidR="00445264">
        <w:trPr>
          <w:trHeight w:val="2224"/>
        </w:trPr>
        <w:tc>
          <w:tcPr>
            <w:tcW w:w="454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Обработка дерева</w:t>
            </w:r>
          </w:p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5" w:type="dxa"/>
          </w:tcPr>
          <w:p w:rsidR="00445264" w:rsidRPr="00952B8E" w:rsidRDefault="00445264" w:rsidP="00952B8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29" type="#_x0000_t75" style="width:99.75pt;height:84.75pt;visibility:visible">
                  <v:imagedata r:id="rId6" o:title=""/>
                </v:shape>
              </w:pict>
            </w:r>
          </w:p>
        </w:tc>
      </w:tr>
      <w:tr w:rsidR="00445264">
        <w:tc>
          <w:tcPr>
            <w:tcW w:w="4545" w:type="dxa"/>
          </w:tcPr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Борьба с вредителями</w:t>
            </w:r>
          </w:p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543E">
              <w:rPr>
                <w:noProof/>
              </w:rPr>
              <w:pict>
                <v:shape id="_x0000_i1030" type="#_x0000_t75" style="width:72.75pt;height:72.75pt;visibility:visible">
                  <v:imagedata r:id="rId7" o:title=""/>
                </v:shape>
              </w:pict>
            </w:r>
          </w:p>
        </w:tc>
      </w:tr>
      <w:tr w:rsidR="00445264">
        <w:trPr>
          <w:trHeight w:val="1783"/>
        </w:trPr>
        <w:tc>
          <w:tcPr>
            <w:tcW w:w="4545" w:type="dxa"/>
          </w:tcPr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Рыхление почвы</w:t>
            </w: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noProof/>
              </w:rPr>
              <w:pict>
                <v:shape id="_x0000_i1031" type="#_x0000_t75" style="width:96pt;height:79.5pt;visibility:visible">
                  <v:imagedata r:id="rId8" o:title=""/>
                </v:shape>
              </w:pict>
            </w:r>
          </w:p>
        </w:tc>
      </w:tr>
      <w:tr w:rsidR="00445264">
        <w:tc>
          <w:tcPr>
            <w:tcW w:w="4545" w:type="dxa"/>
          </w:tcPr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Обрезка   веток</w:t>
            </w:r>
          </w:p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543E">
              <w:rPr>
                <w:noProof/>
              </w:rPr>
              <w:pict>
                <v:shape id="_x0000_i1032" type="#_x0000_t75" style="width:126pt;height:74.25pt;visibility:visible">
                  <v:imagedata r:id="rId9" o:title=""/>
                </v:shape>
              </w:pict>
            </w:r>
          </w:p>
        </w:tc>
      </w:tr>
    </w:tbl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Хороший урожай в саду будет если:</w:t>
      </w:r>
    </w:p>
    <w:p w:rsidR="00445264" w:rsidRDefault="00445264">
      <w:pPr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 умеете ухаживать за деревьями</w:t>
      </w:r>
    </w:p>
    <w:p w:rsidR="00445264" w:rsidRDefault="00445264">
      <w:pPr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не обрабатываете деревья от вредителей</w:t>
      </w:r>
    </w:p>
    <w:p w:rsidR="00445264" w:rsidRDefault="00445264">
      <w:pPr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 ухаживаете за садом круглый год</w:t>
      </w:r>
    </w:p>
    <w:p w:rsidR="00445264" w:rsidRDefault="00445264">
      <w:pPr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не поливаете растения в саду.</w:t>
      </w: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Подведение итогов: 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0-7 - </w:t>
      </w:r>
      <w:r>
        <w:rPr>
          <w:rFonts w:ascii="Times New Roman" w:hAnsi="Times New Roman" w:cs="Times New Roman"/>
          <w:sz w:val="28"/>
          <w:szCs w:val="28"/>
        </w:rPr>
        <w:t>низкий уровень знаний и подготовки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7 - 14 - </w:t>
      </w:r>
      <w:r>
        <w:rPr>
          <w:rFonts w:ascii="Times New Roman" w:hAnsi="Times New Roman" w:cs="Times New Roman"/>
          <w:sz w:val="28"/>
          <w:szCs w:val="28"/>
        </w:rPr>
        <w:t>средний уровень подготовленности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14- 20 - </w:t>
      </w:r>
      <w:r>
        <w:rPr>
          <w:rFonts w:ascii="Times New Roman" w:hAnsi="Times New Roman" w:cs="Times New Roman"/>
          <w:sz w:val="28"/>
          <w:szCs w:val="28"/>
        </w:rPr>
        <w:t xml:space="preserve"> высокий уровень знаний и подготовленности по профессии садовод.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</w:t>
      </w: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</w:p>
    <w:p w:rsidR="00445264" w:rsidRDefault="0044526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Фамилия, имя _____________________________ класс_______     дата_______________________</w:t>
      </w: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Садовод это:</w:t>
      </w:r>
    </w:p>
    <w:p w:rsidR="00445264" w:rsidRDefault="00445264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специалист, ухаживающий за садовыми растениями.</w:t>
      </w:r>
    </w:p>
    <w:p w:rsidR="00445264" w:rsidRDefault="00445264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специалист, занимающийся разведением сельскохозяйственных и прочих животных.</w:t>
      </w:r>
    </w:p>
    <w:p w:rsidR="00445264" w:rsidRDefault="00445264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человек, ухаживающий за больными людьми.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bCs/>
          <w:sz w:val="28"/>
          <w:szCs w:val="28"/>
        </w:rPr>
        <w:t>2. Садовод должен знать:</w:t>
      </w:r>
    </w:p>
    <w:p w:rsidR="00445264" w:rsidRDefault="00445264">
      <w:pPr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 обрезки плодовых деревьев;</w:t>
      </w:r>
    </w:p>
    <w:p w:rsidR="00445264" w:rsidRDefault="00445264">
      <w:pPr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 покраски стен;</w:t>
      </w:r>
    </w:p>
    <w:p w:rsidR="00445264" w:rsidRDefault="00445264">
      <w:pPr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 доения коров.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3. Садовод должен уметь:</w:t>
      </w:r>
    </w:p>
    <w:p w:rsidR="00445264" w:rsidRDefault="00445264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делать влажную грамоту помещения;</w:t>
      </w:r>
    </w:p>
    <w:p w:rsidR="00445264" w:rsidRDefault="00445264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бороться с вредителями сада;</w:t>
      </w:r>
    </w:p>
    <w:p w:rsidR="00445264" w:rsidRDefault="00445264">
      <w:pPr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сажать и деревья и кустарники.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4. Садовод должен быть:</w:t>
      </w:r>
    </w:p>
    <w:p w:rsidR="00445264" w:rsidRDefault="00445264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сильным</w:t>
      </w:r>
    </w:p>
    <w:p w:rsidR="00445264" w:rsidRDefault="00445264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терпеливым</w:t>
      </w:r>
    </w:p>
    <w:p w:rsidR="00445264" w:rsidRDefault="00445264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творческим</w:t>
      </w:r>
    </w:p>
    <w:p w:rsidR="00445264" w:rsidRDefault="00445264">
      <w:pPr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добрым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5. Многолетний кустарник:</w:t>
      </w:r>
    </w:p>
    <w:p w:rsidR="00445264" w:rsidRDefault="00445264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клубника</w:t>
      </w:r>
    </w:p>
    <w:p w:rsidR="00445264" w:rsidRDefault="00445264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малина</w:t>
      </w:r>
    </w:p>
    <w:p w:rsidR="00445264" w:rsidRDefault="00445264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смородина</w:t>
      </w:r>
    </w:p>
    <w:p w:rsidR="00445264" w:rsidRDefault="00445264">
      <w:pPr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крыжовник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6. Плодовые деревья:</w:t>
      </w:r>
    </w:p>
    <w:p w:rsidR="00445264" w:rsidRDefault="00445264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персик</w:t>
      </w:r>
    </w:p>
    <w:p w:rsidR="00445264" w:rsidRDefault="00445264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клевер</w:t>
      </w:r>
    </w:p>
    <w:p w:rsidR="00445264" w:rsidRDefault="00445264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абрикос</w:t>
      </w:r>
    </w:p>
    <w:p w:rsidR="00445264" w:rsidRDefault="00445264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груша</w:t>
      </w:r>
    </w:p>
    <w:p w:rsidR="00445264" w:rsidRDefault="00445264">
      <w:pPr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липа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7.  Этапы посадки дерева.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А                                Б                            В                               Г                   </w:t>
      </w:r>
    </w:p>
    <w:p w:rsidR="00445264" w:rsidRDefault="0044526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Pr="00BC543E">
        <w:rPr>
          <w:noProof/>
        </w:rPr>
        <w:pict>
          <v:shape id="_x0000_i1033" type="#_x0000_t75" style="width:106.5pt;height:113.25pt;visibility:visible">
            <v:imagedata r:id="rId5" o:title="" croptop="3386f" cropbottom="32764f" cropleft="30915f" cropright="3206f"/>
          </v:shape>
        </w:pict>
      </w:r>
      <w:r>
        <w:rPr>
          <w:rFonts w:ascii="Times New Roman" w:hAnsi="Times New Roman" w:cs="Times New Roman"/>
        </w:rPr>
        <w:t xml:space="preserve">       </w:t>
      </w:r>
      <w:r w:rsidRPr="00BC543E">
        <w:rPr>
          <w:noProof/>
        </w:rPr>
        <w:pict>
          <v:shape id="_x0000_i1034" type="#_x0000_t75" style="width:83.25pt;height:117.75pt;visibility:visible">
            <v:imagedata r:id="rId5" o:title="" croptop="30927f" cropleft="29087f" cropright="3206f"/>
          </v:shape>
        </w:pict>
      </w:r>
      <w:r>
        <w:rPr>
          <w:rFonts w:ascii="Times New Roman" w:hAnsi="Times New Roman" w:cs="Times New Roman"/>
        </w:rPr>
        <w:t xml:space="preserve">     </w:t>
      </w:r>
      <w:r w:rsidRPr="00BC543E">
        <w:rPr>
          <w:noProof/>
        </w:rPr>
        <w:pict>
          <v:shape id="_x0000_i1035" type="#_x0000_t75" style="width:93.75pt;height:117pt;visibility:visible">
            <v:imagedata r:id="rId5" o:title="" cropbottom="37194f" cropright="34131f"/>
          </v:shape>
        </w:pict>
      </w:r>
      <w:r>
        <w:rPr>
          <w:rFonts w:ascii="Times New Roman" w:hAnsi="Times New Roman" w:cs="Times New Roman"/>
        </w:rPr>
        <w:t xml:space="preserve">       </w:t>
      </w:r>
      <w:r w:rsidRPr="00BC543E">
        <w:rPr>
          <w:noProof/>
        </w:rPr>
        <w:pict>
          <v:shape id="_x0000_i1036" type="#_x0000_t75" style="width:90pt;height:117pt;visibility:visible">
            <v:imagedata r:id="rId5" o:title="" croptop="29891f" cropright="36428f"/>
          </v:shape>
        </w:pict>
      </w:r>
    </w:p>
    <w:p w:rsidR="00445264" w:rsidRDefault="00445264">
      <w:r>
        <w:t xml:space="preserve">1)   </w:t>
      </w:r>
    </w:p>
    <w:p w:rsidR="00445264" w:rsidRDefault="00445264">
      <w:r>
        <w:t xml:space="preserve">2)  </w:t>
      </w:r>
    </w:p>
    <w:p w:rsidR="00445264" w:rsidRDefault="00445264">
      <w:r>
        <w:t xml:space="preserve">3)   </w:t>
      </w:r>
    </w:p>
    <w:p w:rsidR="00445264" w:rsidRDefault="00445264">
      <w:r>
        <w:t xml:space="preserve">4)   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8.  Садовые инструменты:</w:t>
      </w:r>
    </w:p>
    <w:p w:rsidR="00445264" w:rsidRDefault="00445264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 xml:space="preserve">кусторез, пилка </w:t>
      </w:r>
    </w:p>
    <w:p w:rsidR="00445264" w:rsidRDefault="00445264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>молоток, рубанок</w:t>
      </w:r>
    </w:p>
    <w:p w:rsidR="00445264" w:rsidRDefault="00445264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>мотыга, веерные грабли</w:t>
      </w:r>
    </w:p>
    <w:p w:rsidR="00445264" w:rsidRDefault="00445264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>секатор, опрыскиватель</w:t>
      </w:r>
    </w:p>
    <w:p w:rsidR="00445264" w:rsidRDefault="00445264">
      <w:pPr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hAnsi="Times New Roman" w:cs="Times New Roman"/>
          <w:sz w:val="28"/>
          <w:szCs w:val="28"/>
          <w:highlight w:val="white"/>
        </w:rPr>
        <w:t>швабра, веник</w:t>
      </w:r>
    </w:p>
    <w:p w:rsidR="00445264" w:rsidRDefault="00445264">
      <w:pPr>
        <w:ind w:left="720"/>
        <w:rPr>
          <w:rFonts w:ascii="Times New Roman" w:hAnsi="Times New Roman" w:cs="Times New Roman"/>
          <w:sz w:val="28"/>
          <w:szCs w:val="28"/>
          <w:highlight w:val="white"/>
        </w:rPr>
      </w:pP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Какие виды работ выполняют этими инструментами?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545"/>
        <w:gridCol w:w="4635"/>
      </w:tblGrid>
      <w:tr w:rsidR="00445264">
        <w:trPr>
          <w:trHeight w:val="1499"/>
        </w:trPr>
        <w:tc>
          <w:tcPr>
            <w:tcW w:w="454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Обработка дерева</w:t>
            </w:r>
          </w:p>
        </w:tc>
        <w:tc>
          <w:tcPr>
            <w:tcW w:w="4635" w:type="dxa"/>
          </w:tcPr>
          <w:p w:rsidR="00445264" w:rsidRPr="00952B8E" w:rsidRDefault="00445264" w:rsidP="00952B8E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i1037" type="#_x0000_t75" style="width:81.75pt;height:75pt;visibility:visible">
                  <v:imagedata r:id="rId6" o:title=""/>
                </v:shape>
              </w:pict>
            </w:r>
          </w:p>
        </w:tc>
      </w:tr>
      <w:tr w:rsidR="00445264">
        <w:tc>
          <w:tcPr>
            <w:tcW w:w="4545" w:type="dxa"/>
          </w:tcPr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Борьба с вредителями</w:t>
            </w:r>
          </w:p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543E">
              <w:rPr>
                <w:noProof/>
              </w:rPr>
              <w:pict>
                <v:shape id="_x0000_i1038" type="#_x0000_t75" style="width:67.5pt;height:67.5pt;visibility:visible">
                  <v:imagedata r:id="rId7" o:title=""/>
                </v:shape>
              </w:pict>
            </w:r>
          </w:p>
        </w:tc>
      </w:tr>
      <w:tr w:rsidR="00445264">
        <w:trPr>
          <w:trHeight w:val="1419"/>
        </w:trPr>
        <w:tc>
          <w:tcPr>
            <w:tcW w:w="4545" w:type="dxa"/>
          </w:tcPr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Рыхление почвы</w:t>
            </w: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3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noProof/>
              </w:rPr>
              <w:pict>
                <v:shape id="_x0000_i1039" type="#_x0000_t75" style="width:76.5pt;height:63.75pt;visibility:visible">
                  <v:imagedata r:id="rId8" o:title=""/>
                </v:shape>
              </w:pict>
            </w:r>
          </w:p>
        </w:tc>
      </w:tr>
      <w:tr w:rsidR="00445264">
        <w:trPr>
          <w:trHeight w:val="1199"/>
        </w:trPr>
        <w:tc>
          <w:tcPr>
            <w:tcW w:w="4545" w:type="dxa"/>
          </w:tcPr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5264" w:rsidRPr="00952B8E" w:rsidRDefault="00445264" w:rsidP="00952B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2B8E">
              <w:rPr>
                <w:rFonts w:ascii="Times New Roman" w:hAnsi="Times New Roman" w:cs="Times New Roman"/>
                <w:sz w:val="28"/>
                <w:szCs w:val="28"/>
              </w:rPr>
              <w:t>Обрезка   веток</w:t>
            </w:r>
          </w:p>
        </w:tc>
        <w:tc>
          <w:tcPr>
            <w:tcW w:w="4635" w:type="dxa"/>
          </w:tcPr>
          <w:p w:rsidR="00445264" w:rsidRPr="00952B8E" w:rsidRDefault="004452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543E">
              <w:rPr>
                <w:noProof/>
              </w:rPr>
              <w:pict>
                <v:shape id="_x0000_i1040" type="#_x0000_t75" style="width:90pt;height:49.5pt;visibility:visible">
                  <v:imagedata r:id="rId9" o:title=""/>
                </v:shape>
              </w:pict>
            </w:r>
          </w:p>
        </w:tc>
      </w:tr>
    </w:tbl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</w:p>
    <w:p w:rsidR="00445264" w:rsidRDefault="0044526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Хороший урожай в саду будет если:</w:t>
      </w:r>
    </w:p>
    <w:p w:rsidR="00445264" w:rsidRDefault="00445264">
      <w:pPr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умеете ухаживать за деревьями</w:t>
      </w:r>
    </w:p>
    <w:p w:rsidR="00445264" w:rsidRDefault="00445264">
      <w:pPr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не обрабатываете деревья от вредителей</w:t>
      </w:r>
    </w:p>
    <w:p w:rsidR="00445264" w:rsidRDefault="00445264">
      <w:pPr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ухаживаете за садом круглый год</w:t>
      </w:r>
    </w:p>
    <w:p w:rsidR="00445264" w:rsidRDefault="00445264">
      <w:pPr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не поливаете растения в саду.</w:t>
      </w:r>
      <w:bookmarkStart w:id="0" w:name="_GoBack"/>
      <w:bookmarkEnd w:id="0"/>
    </w:p>
    <w:sectPr w:rsidR="00445264" w:rsidSect="00494609">
      <w:pgSz w:w="11906" w:h="16838"/>
      <w:pgMar w:top="709" w:right="850" w:bottom="142" w:left="992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XO Thame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21FC6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">
    <w:nsid w:val="0D5243FB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2">
    <w:nsid w:val="0EA73CD3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3">
    <w:nsid w:val="0F5265E3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4">
    <w:nsid w:val="167945CB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5">
    <w:nsid w:val="19DF3807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6">
    <w:nsid w:val="2424309C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7">
    <w:nsid w:val="2B843232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8">
    <w:nsid w:val="30444A76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9">
    <w:nsid w:val="30851BFC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0">
    <w:nsid w:val="333F2CF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11">
    <w:nsid w:val="36756A8C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2">
    <w:nsid w:val="3CC75582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3">
    <w:nsid w:val="4FC503A8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4">
    <w:nsid w:val="65A0783A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5">
    <w:nsid w:val="771F2D1C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abstractNum w:abstractNumId="16">
    <w:nsid w:val="7E8043E6"/>
    <w:multiLevelType w:val="multilevel"/>
    <w:tmpl w:val="FFFFFFFF"/>
    <w:lvl w:ilvl="0">
      <w:start w:val="1"/>
      <w:numFmt w:val="russianLow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)"/>
      <w:lvlJc w:val="right"/>
      <w:pPr>
        <w:ind w:left="2160" w:hanging="360"/>
      </w:pPr>
    </w:lvl>
    <w:lvl w:ilvl="3">
      <w:start w:val="1"/>
      <w:numFmt w:val="russianLower"/>
      <w:lvlText w:val="%4)"/>
      <w:lvlJc w:val="left"/>
      <w:pPr>
        <w:ind w:left="2880" w:hanging="360"/>
      </w:pPr>
    </w:lvl>
    <w:lvl w:ilvl="4">
      <w:start w:val="1"/>
      <w:numFmt w:val="decimal"/>
      <w:lvlText w:val="%5)"/>
      <w:lvlJc w:val="left"/>
      <w:pPr>
        <w:ind w:left="3600" w:hanging="360"/>
      </w:pPr>
    </w:lvl>
    <w:lvl w:ilvl="5">
      <w:start w:val="1"/>
      <w:numFmt w:val="lowerRoman"/>
      <w:lvlText w:val="%6)"/>
      <w:lvlJc w:val="right"/>
      <w:pPr>
        <w:ind w:left="4320" w:hanging="360"/>
      </w:pPr>
    </w:lvl>
    <w:lvl w:ilvl="6">
      <w:start w:val="1"/>
      <w:numFmt w:val="russianLower"/>
      <w:lvlText w:val="%7)"/>
      <w:lvlJc w:val="left"/>
      <w:pPr>
        <w:ind w:left="5040" w:hanging="360"/>
      </w:pPr>
    </w:lvl>
    <w:lvl w:ilvl="7">
      <w:start w:val="1"/>
      <w:numFmt w:val="decimal"/>
      <w:lvlText w:val="%8)"/>
      <w:lvlJc w:val="left"/>
      <w:pPr>
        <w:ind w:left="5760" w:hanging="360"/>
      </w:pPr>
    </w:lvl>
    <w:lvl w:ilvl="8">
      <w:start w:val="1"/>
      <w:numFmt w:val="lowerRoman"/>
      <w:lvlText w:val="%9)"/>
      <w:lvlJc w:val="right"/>
      <w:pPr>
        <w:ind w:left="6480" w:hanging="360"/>
      </w:pPr>
    </w:lvl>
  </w:abstractNum>
  <w:num w:numId="1">
    <w:abstractNumId w:val="10"/>
  </w:num>
  <w:num w:numId="2">
    <w:abstractNumId w:val="14"/>
  </w:num>
  <w:num w:numId="3">
    <w:abstractNumId w:val="3"/>
  </w:num>
  <w:num w:numId="4">
    <w:abstractNumId w:val="16"/>
  </w:num>
  <w:num w:numId="5">
    <w:abstractNumId w:val="2"/>
  </w:num>
  <w:num w:numId="6">
    <w:abstractNumId w:val="6"/>
  </w:num>
  <w:num w:numId="7">
    <w:abstractNumId w:val="1"/>
  </w:num>
  <w:num w:numId="8">
    <w:abstractNumId w:val="8"/>
  </w:num>
  <w:num w:numId="9">
    <w:abstractNumId w:val="13"/>
  </w:num>
  <w:num w:numId="10">
    <w:abstractNumId w:val="0"/>
  </w:num>
  <w:num w:numId="11">
    <w:abstractNumId w:val="4"/>
  </w:num>
  <w:num w:numId="12">
    <w:abstractNumId w:val="9"/>
  </w:num>
  <w:num w:numId="13">
    <w:abstractNumId w:val="11"/>
  </w:num>
  <w:num w:numId="14">
    <w:abstractNumId w:val="12"/>
  </w:num>
  <w:num w:numId="15">
    <w:abstractNumId w:val="5"/>
  </w:num>
  <w:num w:numId="16">
    <w:abstractNumId w:val="7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20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94609"/>
    <w:rsid w:val="003F3863"/>
    <w:rsid w:val="00445264"/>
    <w:rsid w:val="00494609"/>
    <w:rsid w:val="00952B8E"/>
    <w:rsid w:val="00A87D55"/>
    <w:rsid w:val="00BC54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XO Thames" w:eastAsia="Times New Roman" w:hAnsi="XO Thames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4609"/>
    <w:pPr>
      <w:spacing w:line="276" w:lineRule="auto"/>
    </w:pPr>
    <w:rPr>
      <w:rFonts w:cs="XO Thames"/>
      <w:color w:val="000000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494609"/>
    <w:pPr>
      <w:spacing w:before="120" w:after="120" w:line="240" w:lineRule="auto"/>
      <w:outlineLvl w:val="0"/>
    </w:pPr>
    <w:rPr>
      <w:b/>
      <w:bCs/>
      <w:color w:val="auto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494609"/>
    <w:pPr>
      <w:spacing w:before="120" w:after="120" w:line="240" w:lineRule="auto"/>
      <w:outlineLvl w:val="1"/>
    </w:pPr>
    <w:rPr>
      <w:b/>
      <w:bCs/>
      <w:color w:val="00A0F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494609"/>
    <w:pPr>
      <w:spacing w:line="240" w:lineRule="auto"/>
      <w:outlineLvl w:val="2"/>
    </w:pPr>
    <w:rPr>
      <w:b/>
      <w:bCs/>
      <w:i/>
      <w:iCs/>
    </w:rPr>
  </w:style>
  <w:style w:type="paragraph" w:styleId="Heading4">
    <w:name w:val="heading 4"/>
    <w:basedOn w:val="Normal"/>
    <w:next w:val="Normal"/>
    <w:link w:val="Heading4Char"/>
    <w:uiPriority w:val="99"/>
    <w:qFormat/>
    <w:rsid w:val="00494609"/>
    <w:pPr>
      <w:spacing w:before="120" w:after="120" w:line="240" w:lineRule="auto"/>
      <w:outlineLvl w:val="3"/>
    </w:pPr>
    <w:rPr>
      <w:b/>
      <w:bCs/>
      <w:color w:val="595959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9"/>
    <w:qFormat/>
    <w:rsid w:val="00494609"/>
    <w:pPr>
      <w:spacing w:before="120" w:after="120" w:line="240" w:lineRule="auto"/>
      <w:outlineLvl w:val="4"/>
    </w:pPr>
    <w:rPr>
      <w:b/>
      <w:bCs/>
      <w:color w:val="auto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494609"/>
    <w:rPr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494609"/>
    <w:rPr>
      <w:b/>
      <w:bCs/>
      <w:color w:val="00A0F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494609"/>
    <w:rPr>
      <w:b/>
      <w:bCs/>
      <w:i/>
      <w:iCs/>
      <w:color w:val="000000"/>
      <w:sz w:val="24"/>
      <w:szCs w:val="24"/>
      <w:lang w:val="ru-RU"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494609"/>
    <w:rPr>
      <w:b/>
      <w:bCs/>
      <w:color w:val="595959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494609"/>
    <w:rPr>
      <w:b/>
      <w:bCs/>
      <w:sz w:val="22"/>
      <w:szCs w:val="22"/>
    </w:rPr>
  </w:style>
  <w:style w:type="character" w:customStyle="1" w:styleId="Normal1">
    <w:name w:val="Normal1"/>
    <w:uiPriority w:val="99"/>
    <w:rsid w:val="00494609"/>
  </w:style>
  <w:style w:type="paragraph" w:styleId="TOC2">
    <w:name w:val="toc 2"/>
    <w:basedOn w:val="Normal"/>
    <w:next w:val="Normal"/>
    <w:link w:val="TOC2Char"/>
    <w:autoRedefine/>
    <w:uiPriority w:val="99"/>
    <w:semiHidden/>
    <w:rsid w:val="00494609"/>
    <w:pPr>
      <w:spacing w:line="240" w:lineRule="auto"/>
      <w:ind w:left="200"/>
    </w:pPr>
  </w:style>
  <w:style w:type="character" w:customStyle="1" w:styleId="TOC2Char">
    <w:name w:val="TOC 2 Char"/>
    <w:link w:val="TOC2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TOC4">
    <w:name w:val="toc 4"/>
    <w:basedOn w:val="Normal"/>
    <w:next w:val="Normal"/>
    <w:link w:val="TOC4Char"/>
    <w:autoRedefine/>
    <w:uiPriority w:val="99"/>
    <w:semiHidden/>
    <w:rsid w:val="00494609"/>
    <w:pPr>
      <w:spacing w:line="240" w:lineRule="auto"/>
      <w:ind w:left="600"/>
    </w:pPr>
  </w:style>
  <w:style w:type="character" w:customStyle="1" w:styleId="TOC4Char">
    <w:name w:val="TOC 4 Char"/>
    <w:link w:val="TOC4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TOC6">
    <w:name w:val="toc 6"/>
    <w:basedOn w:val="Normal"/>
    <w:next w:val="Normal"/>
    <w:link w:val="TOC6Char"/>
    <w:autoRedefine/>
    <w:uiPriority w:val="99"/>
    <w:semiHidden/>
    <w:rsid w:val="00494609"/>
    <w:pPr>
      <w:spacing w:line="240" w:lineRule="auto"/>
      <w:ind w:left="1000"/>
    </w:pPr>
  </w:style>
  <w:style w:type="character" w:customStyle="1" w:styleId="TOC6Char">
    <w:name w:val="TOC 6 Char"/>
    <w:link w:val="TOC6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TOC7">
    <w:name w:val="toc 7"/>
    <w:basedOn w:val="Normal"/>
    <w:next w:val="Normal"/>
    <w:link w:val="TOC7Char"/>
    <w:autoRedefine/>
    <w:uiPriority w:val="99"/>
    <w:semiHidden/>
    <w:rsid w:val="00494609"/>
    <w:pPr>
      <w:spacing w:line="240" w:lineRule="auto"/>
      <w:ind w:left="1200"/>
    </w:pPr>
  </w:style>
  <w:style w:type="character" w:customStyle="1" w:styleId="TOC7Char">
    <w:name w:val="TOC 7 Char"/>
    <w:link w:val="TOC7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customStyle="1" w:styleId="1">
    <w:name w:val="Гиперссылка1"/>
    <w:link w:val="13"/>
    <w:uiPriority w:val="99"/>
    <w:rsid w:val="00494609"/>
    <w:rPr>
      <w:rFonts w:cs="XO Thames"/>
      <w:color w:val="0000FF"/>
      <w:sz w:val="24"/>
      <w:szCs w:val="24"/>
      <w:u w:val="single"/>
    </w:rPr>
  </w:style>
  <w:style w:type="character" w:customStyle="1" w:styleId="13">
    <w:name w:val="Гиперссылка13"/>
    <w:link w:val="1"/>
    <w:uiPriority w:val="99"/>
    <w:locked/>
    <w:rsid w:val="00494609"/>
    <w:rPr>
      <w:color w:val="0000FF"/>
      <w:sz w:val="24"/>
      <w:szCs w:val="24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49460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Normal1"/>
    <w:link w:val="BalloonText"/>
    <w:uiPriority w:val="99"/>
    <w:locked/>
    <w:rsid w:val="00494609"/>
    <w:rPr>
      <w:rFonts w:ascii="Tahoma" w:hAnsi="Tahoma" w:cs="Tahoma"/>
      <w:sz w:val="16"/>
      <w:szCs w:val="16"/>
    </w:rPr>
  </w:style>
  <w:style w:type="paragraph" w:styleId="TOC3">
    <w:name w:val="toc 3"/>
    <w:basedOn w:val="Normal"/>
    <w:next w:val="Normal"/>
    <w:link w:val="TOC3Char"/>
    <w:autoRedefine/>
    <w:uiPriority w:val="99"/>
    <w:semiHidden/>
    <w:rsid w:val="00494609"/>
    <w:pPr>
      <w:spacing w:line="240" w:lineRule="auto"/>
      <w:ind w:left="400"/>
    </w:pPr>
  </w:style>
  <w:style w:type="character" w:customStyle="1" w:styleId="TOC3Char">
    <w:name w:val="TOC 3 Char"/>
    <w:link w:val="TOC3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customStyle="1" w:styleId="10">
    <w:name w:val="Основной шрифт абзаца1"/>
    <w:link w:val="11"/>
    <w:uiPriority w:val="99"/>
    <w:rsid w:val="00494609"/>
    <w:rPr>
      <w:rFonts w:cs="XO Thames"/>
      <w:color w:val="000000"/>
      <w:sz w:val="24"/>
      <w:szCs w:val="24"/>
    </w:rPr>
  </w:style>
  <w:style w:type="character" w:customStyle="1" w:styleId="11">
    <w:name w:val="Основной шрифт абзаца11"/>
    <w:link w:val="10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customStyle="1" w:styleId="12">
    <w:name w:val="Гиперссылка12"/>
    <w:link w:val="110"/>
    <w:uiPriority w:val="99"/>
    <w:rsid w:val="00494609"/>
    <w:rPr>
      <w:rFonts w:cs="XO Thames"/>
      <w:color w:val="0000FF"/>
      <w:sz w:val="24"/>
      <w:szCs w:val="24"/>
      <w:u w:val="single"/>
    </w:rPr>
  </w:style>
  <w:style w:type="character" w:customStyle="1" w:styleId="110">
    <w:name w:val="Гиперссылка11"/>
    <w:link w:val="12"/>
    <w:uiPriority w:val="99"/>
    <w:locked/>
    <w:rsid w:val="00494609"/>
    <w:rPr>
      <w:color w:val="0000FF"/>
      <w:sz w:val="24"/>
      <w:szCs w:val="24"/>
      <w:u w:val="single"/>
    </w:rPr>
  </w:style>
  <w:style w:type="paragraph" w:styleId="Header">
    <w:name w:val="header"/>
    <w:basedOn w:val="Normal"/>
    <w:link w:val="HeaderChar"/>
    <w:uiPriority w:val="99"/>
    <w:rsid w:val="00494609"/>
    <w:pPr>
      <w:tabs>
        <w:tab w:val="center" w:pos="4677"/>
        <w:tab w:val="right" w:pos="9355"/>
      </w:tabs>
      <w:spacing w:line="240" w:lineRule="auto"/>
    </w:pPr>
  </w:style>
  <w:style w:type="character" w:customStyle="1" w:styleId="HeaderChar">
    <w:name w:val="Header Char"/>
    <w:basedOn w:val="Normal1"/>
    <w:link w:val="Header"/>
    <w:uiPriority w:val="99"/>
    <w:locked/>
    <w:rsid w:val="00494609"/>
  </w:style>
  <w:style w:type="paragraph" w:customStyle="1" w:styleId="Hyperlink1">
    <w:name w:val="Hyperlink1"/>
    <w:link w:val="Hyperlink"/>
    <w:uiPriority w:val="99"/>
    <w:rsid w:val="00494609"/>
    <w:rPr>
      <w:rFonts w:cs="XO Thames"/>
      <w:color w:val="0000FF"/>
      <w:sz w:val="24"/>
      <w:szCs w:val="24"/>
      <w:u w:val="single"/>
    </w:rPr>
  </w:style>
  <w:style w:type="character" w:styleId="Hyperlink">
    <w:name w:val="Hyperlink"/>
    <w:basedOn w:val="DefaultParagraphFont"/>
    <w:link w:val="Hyperlink1"/>
    <w:uiPriority w:val="99"/>
    <w:locked/>
    <w:rsid w:val="00494609"/>
    <w:rPr>
      <w:color w:val="0000FF"/>
      <w:sz w:val="24"/>
      <w:szCs w:val="24"/>
      <w:u w:val="single"/>
    </w:rPr>
  </w:style>
  <w:style w:type="paragraph" w:customStyle="1" w:styleId="Footnote">
    <w:name w:val="Footnote"/>
    <w:link w:val="Footnote1"/>
    <w:uiPriority w:val="99"/>
    <w:rsid w:val="00494609"/>
    <w:rPr>
      <w:rFonts w:cs="XO Thames"/>
    </w:rPr>
  </w:style>
  <w:style w:type="character" w:customStyle="1" w:styleId="Footnote1">
    <w:name w:val="Footnote1"/>
    <w:link w:val="Footnote"/>
    <w:uiPriority w:val="99"/>
    <w:locked/>
    <w:rsid w:val="00494609"/>
    <w:rPr>
      <w:sz w:val="22"/>
      <w:szCs w:val="22"/>
    </w:rPr>
  </w:style>
  <w:style w:type="paragraph" w:styleId="TOC1">
    <w:name w:val="toc 1"/>
    <w:basedOn w:val="Normal"/>
    <w:next w:val="Normal"/>
    <w:link w:val="TOC1Char"/>
    <w:autoRedefine/>
    <w:uiPriority w:val="99"/>
    <w:semiHidden/>
    <w:rsid w:val="00494609"/>
    <w:pPr>
      <w:spacing w:line="240" w:lineRule="auto"/>
    </w:pPr>
    <w:rPr>
      <w:b/>
      <w:bCs/>
    </w:rPr>
  </w:style>
  <w:style w:type="character" w:customStyle="1" w:styleId="TOC1Char">
    <w:name w:val="TOC 1 Char"/>
    <w:link w:val="TOC1"/>
    <w:uiPriority w:val="99"/>
    <w:locked/>
    <w:rsid w:val="00494609"/>
    <w:rPr>
      <w:b/>
      <w:bCs/>
      <w:color w:val="000000"/>
      <w:sz w:val="24"/>
      <w:szCs w:val="24"/>
      <w:lang w:val="ru-RU" w:eastAsia="ru-RU"/>
    </w:rPr>
  </w:style>
  <w:style w:type="paragraph" w:customStyle="1" w:styleId="HeaderandFooter">
    <w:name w:val="Header and Footer"/>
    <w:link w:val="HeaderandFooter1"/>
    <w:uiPriority w:val="99"/>
    <w:rsid w:val="00494609"/>
    <w:pPr>
      <w:spacing w:line="360" w:lineRule="auto"/>
    </w:pPr>
    <w:rPr>
      <w:rFonts w:cs="XO Thames"/>
      <w:color w:val="000000"/>
      <w:sz w:val="24"/>
      <w:szCs w:val="24"/>
    </w:rPr>
  </w:style>
  <w:style w:type="character" w:customStyle="1" w:styleId="HeaderandFooter1">
    <w:name w:val="Header and Footer1"/>
    <w:link w:val="HeaderandFooter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Footer">
    <w:name w:val="footer"/>
    <w:basedOn w:val="Normal"/>
    <w:link w:val="FooterChar"/>
    <w:uiPriority w:val="99"/>
    <w:rsid w:val="00494609"/>
    <w:pPr>
      <w:tabs>
        <w:tab w:val="center" w:pos="4677"/>
        <w:tab w:val="right" w:pos="9355"/>
      </w:tabs>
      <w:spacing w:line="240" w:lineRule="auto"/>
    </w:pPr>
  </w:style>
  <w:style w:type="character" w:customStyle="1" w:styleId="FooterChar">
    <w:name w:val="Footer Char"/>
    <w:basedOn w:val="Normal1"/>
    <w:link w:val="Footer"/>
    <w:uiPriority w:val="99"/>
    <w:locked/>
    <w:rsid w:val="00494609"/>
  </w:style>
  <w:style w:type="paragraph" w:customStyle="1" w:styleId="DefaultParagraphFont1">
    <w:name w:val="Default Paragraph Font1"/>
    <w:uiPriority w:val="99"/>
    <w:rsid w:val="00494609"/>
    <w:rPr>
      <w:rFonts w:cs="XO Thames"/>
      <w:color w:val="000000"/>
      <w:sz w:val="24"/>
      <w:szCs w:val="24"/>
    </w:rPr>
  </w:style>
  <w:style w:type="paragraph" w:styleId="TOC9">
    <w:name w:val="toc 9"/>
    <w:basedOn w:val="Normal"/>
    <w:next w:val="Normal"/>
    <w:link w:val="TOC9Char"/>
    <w:autoRedefine/>
    <w:uiPriority w:val="99"/>
    <w:semiHidden/>
    <w:rsid w:val="00494609"/>
    <w:pPr>
      <w:spacing w:line="240" w:lineRule="auto"/>
      <w:ind w:left="1600"/>
    </w:pPr>
  </w:style>
  <w:style w:type="character" w:customStyle="1" w:styleId="TOC9Char">
    <w:name w:val="TOC 9 Char"/>
    <w:link w:val="TOC9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customStyle="1" w:styleId="14">
    <w:name w:val="Обычный1"/>
    <w:link w:val="130"/>
    <w:uiPriority w:val="99"/>
    <w:rsid w:val="00494609"/>
    <w:rPr>
      <w:rFonts w:cs="XO Thames"/>
      <w:color w:val="000000"/>
      <w:sz w:val="24"/>
      <w:szCs w:val="24"/>
    </w:rPr>
  </w:style>
  <w:style w:type="character" w:customStyle="1" w:styleId="130">
    <w:name w:val="Обычный13"/>
    <w:link w:val="14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TOC8">
    <w:name w:val="toc 8"/>
    <w:basedOn w:val="Normal"/>
    <w:next w:val="Normal"/>
    <w:link w:val="TOC8Char"/>
    <w:autoRedefine/>
    <w:uiPriority w:val="99"/>
    <w:semiHidden/>
    <w:rsid w:val="00494609"/>
    <w:pPr>
      <w:spacing w:line="240" w:lineRule="auto"/>
      <w:ind w:left="1400"/>
    </w:pPr>
  </w:style>
  <w:style w:type="character" w:customStyle="1" w:styleId="TOC8Char">
    <w:name w:val="TOC 8 Char"/>
    <w:link w:val="TOC8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TOC5">
    <w:name w:val="toc 5"/>
    <w:basedOn w:val="Normal"/>
    <w:next w:val="Normal"/>
    <w:link w:val="TOC5Char"/>
    <w:autoRedefine/>
    <w:uiPriority w:val="99"/>
    <w:semiHidden/>
    <w:rsid w:val="00494609"/>
    <w:pPr>
      <w:spacing w:line="240" w:lineRule="auto"/>
      <w:ind w:left="800"/>
    </w:pPr>
  </w:style>
  <w:style w:type="character" w:customStyle="1" w:styleId="TOC5Char">
    <w:name w:val="TOC 5 Char"/>
    <w:link w:val="TOC5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customStyle="1" w:styleId="120">
    <w:name w:val="Обычный12"/>
    <w:link w:val="111"/>
    <w:uiPriority w:val="99"/>
    <w:rsid w:val="00494609"/>
    <w:rPr>
      <w:rFonts w:cs="XO Thames"/>
      <w:color w:val="000000"/>
      <w:sz w:val="24"/>
      <w:szCs w:val="24"/>
    </w:rPr>
  </w:style>
  <w:style w:type="character" w:customStyle="1" w:styleId="111">
    <w:name w:val="Обычный11"/>
    <w:link w:val="120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Subtitle">
    <w:name w:val="Subtitle"/>
    <w:basedOn w:val="Normal"/>
    <w:next w:val="Normal"/>
    <w:link w:val="SubtitleChar"/>
    <w:uiPriority w:val="99"/>
    <w:qFormat/>
    <w:rsid w:val="00494609"/>
    <w:pPr>
      <w:spacing w:line="240" w:lineRule="auto"/>
    </w:pPr>
    <w:rPr>
      <w:i/>
      <w:iCs/>
      <w:color w:val="616161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494609"/>
    <w:rPr>
      <w:i/>
      <w:iCs/>
      <w:color w:val="616161"/>
      <w:sz w:val="24"/>
      <w:szCs w:val="24"/>
      <w:lang w:val="ru-RU" w:eastAsia="ru-RU"/>
    </w:rPr>
  </w:style>
  <w:style w:type="paragraph" w:customStyle="1" w:styleId="toc10">
    <w:name w:val="toc 10"/>
    <w:next w:val="Normal"/>
    <w:link w:val="toc101"/>
    <w:uiPriority w:val="99"/>
    <w:rsid w:val="00494609"/>
    <w:pPr>
      <w:ind w:left="1800"/>
    </w:pPr>
    <w:rPr>
      <w:rFonts w:cs="XO Thames"/>
      <w:color w:val="000000"/>
      <w:sz w:val="24"/>
      <w:szCs w:val="24"/>
    </w:rPr>
  </w:style>
  <w:style w:type="character" w:customStyle="1" w:styleId="toc101">
    <w:name w:val="toc 101"/>
    <w:link w:val="toc10"/>
    <w:uiPriority w:val="99"/>
    <w:locked/>
    <w:rsid w:val="00494609"/>
    <w:rPr>
      <w:color w:val="000000"/>
      <w:sz w:val="24"/>
      <w:szCs w:val="24"/>
      <w:lang w:val="ru-RU" w:eastAsia="ru-RU"/>
    </w:rPr>
  </w:style>
  <w:style w:type="paragraph" w:styleId="Title">
    <w:name w:val="Title"/>
    <w:basedOn w:val="Normal"/>
    <w:next w:val="Normal"/>
    <w:link w:val="TitleChar"/>
    <w:uiPriority w:val="99"/>
    <w:qFormat/>
    <w:rsid w:val="00494609"/>
    <w:pPr>
      <w:spacing w:line="240" w:lineRule="auto"/>
    </w:pPr>
    <w:rPr>
      <w:b/>
      <w:bCs/>
      <w:color w:val="auto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494609"/>
    <w:rPr>
      <w:b/>
      <w:bCs/>
      <w:sz w:val="52"/>
      <w:szCs w:val="52"/>
    </w:rPr>
  </w:style>
  <w:style w:type="table" w:styleId="TableGrid">
    <w:name w:val="Table Grid"/>
    <w:basedOn w:val="TableNormal"/>
    <w:uiPriority w:val="99"/>
    <w:rsid w:val="00494609"/>
    <w:rPr>
      <w:rFonts w:cs="XO Thames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6</Pages>
  <Words>527</Words>
  <Characters>3008</Characters>
  <Application>Microsoft Office Outlook</Application>
  <DocSecurity>0</DocSecurity>
  <Lines>0</Lines>
  <Paragraphs>0</Paragraphs>
  <ScaleCrop>false</ScaleCrop>
  <Company>Школа-интернат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Геннадьевна</dc:creator>
  <cp:keywords/>
  <dc:description/>
  <cp:lastModifiedBy>Марина Геннадьевна</cp:lastModifiedBy>
  <cp:revision>2</cp:revision>
  <cp:lastPrinted>2021-04-09T06:13:00Z</cp:lastPrinted>
  <dcterms:created xsi:type="dcterms:W3CDTF">2021-04-09T06:11:00Z</dcterms:created>
  <dcterms:modified xsi:type="dcterms:W3CDTF">2021-04-09T06:14:00Z</dcterms:modified>
</cp:coreProperties>
</file>